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1235006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72A05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972A05">
        <w:rPr>
          <w:rStyle w:val="Strong"/>
          <w:rFonts w:asciiTheme="minorHAnsi" w:hAnsiTheme="minorHAnsi" w:cstheme="minorHAnsi"/>
          <w:lang w:val="en-GB"/>
        </w:rPr>
        <w:t>P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r w:rsidR="00972A05" w:rsidRPr="00972A05">
        <w:rPr>
          <w:rStyle w:val="Strong"/>
          <w:rFonts w:asciiTheme="minorHAnsi" w:hAnsiTheme="minorHAnsi" w:cstheme="minorHAnsi"/>
          <w:lang w:val="en-GB"/>
        </w:rPr>
        <w:t>MXXX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r w:rsidR="00972A05" w:rsidRPr="00972A05">
        <w:rPr>
          <w:rStyle w:val="Strong"/>
          <w:rFonts w:asciiTheme="minorHAnsi" w:hAnsiTheme="minorHAnsi" w:cstheme="minorHAnsi"/>
          <w:lang w:val="en-GB"/>
        </w:rPr>
        <w:t>2020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r w:rsidRPr="00972A05">
        <w:rPr>
          <w:rStyle w:val="Strong"/>
          <w:rFonts w:asciiTheme="minorHAnsi" w:hAnsiTheme="minorHAnsi" w:cstheme="minorHAnsi"/>
          <w:highlight w:val="yellow"/>
          <w:lang w:val="en-GB"/>
        </w:rPr>
        <w:t>000</w:t>
      </w:r>
      <w:bookmarkEnd w:id="0"/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>Kiribati Public Procurement Web</w:t>
      </w:r>
      <w:r w:rsidR="00AD7F57">
        <w:rPr>
          <w:rFonts w:ascii="Calibri" w:hAnsi="Calibri" w:cs="Calibri"/>
          <w:highlight w:val="yellow"/>
        </w:rPr>
        <w:t>Portal</w:t>
      </w:r>
      <w:bookmarkStart w:id="1" w:name="_GoBack"/>
      <w:bookmarkEnd w:id="1"/>
      <w:r w:rsidRPr="00D34909">
        <w:rPr>
          <w:rFonts w:ascii="Calibri" w:hAnsi="Calibri" w:cs="Calibri"/>
          <w:highlight w:val="yellow"/>
        </w:rPr>
        <w:t xml:space="preserve"> (</w:t>
      </w:r>
      <w:r w:rsidR="005D47B8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3ECE0353" w:rsidR="00B0293A" w:rsidRPr="00532E97" w:rsidRDefault="002977C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9/06/21</w:t>
            </w:r>
          </w:p>
        </w:tc>
      </w:tr>
      <w:tr w:rsidR="00B0293A" w:rsidRPr="00A33618" w14:paraId="5922C38F" w14:textId="77777777" w:rsidTr="00F9710B">
        <w:tc>
          <w:tcPr>
            <w:tcW w:w="4673" w:type="dxa"/>
            <w:shd w:val="clear" w:color="auto" w:fill="auto"/>
          </w:tcPr>
          <w:p w14:paraId="779DD94D" w14:textId="4F947B95" w:rsidR="00B0293A" w:rsidRPr="00B0293A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7567B4">
              <w:rPr>
                <w:rFonts w:asciiTheme="minorHAnsi" w:hAnsiTheme="minorHAnsi"/>
                <w:sz w:val="22"/>
                <w:highlight w:val="yellow"/>
              </w:rPr>
              <w:t>Specification</w:t>
            </w:r>
            <w:r w:rsidRPr="00B0293A">
              <w:rPr>
                <w:rFonts w:cs="Calibri"/>
                <w:sz w:val="24"/>
                <w:szCs w:val="24"/>
                <w:highlight w:val="yellow"/>
              </w:rPr>
              <w:t xml:space="preserve"> 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00624C17" w:rsidR="00B0293A" w:rsidRPr="00532E97" w:rsidRDefault="002977C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11/06/21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7BFFAD5" w:rsidR="00B0293A" w:rsidRPr="00B0293A" w:rsidRDefault="003412E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13/06/21</w:t>
            </w:r>
            <w:r w:rsidR="000F3FEA">
              <w:rPr>
                <w:rFonts w:ascii="Calibri" w:hAnsi="Calibri"/>
                <w:szCs w:val="20"/>
                <w:highlight w:val="yellow"/>
              </w:rPr>
              <w:t xml:space="preserve"> (12:00PM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12F224A1" w:rsidR="00B0293A" w:rsidRPr="00532E97" w:rsidRDefault="003412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15/06/21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436F5FE" w:rsidR="00B0293A" w:rsidRPr="00B0293A" w:rsidRDefault="003412E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17/06/21</w:t>
            </w:r>
            <w:r w:rsidR="000F3FEA">
              <w:rPr>
                <w:rFonts w:ascii="Calibri" w:hAnsi="Calibri"/>
                <w:szCs w:val="20"/>
                <w:highlight w:val="yellow"/>
              </w:rPr>
              <w:t xml:space="preserve"> (03:00PM)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B0293A" w:rsidRPr="00B0293A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Proposal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701DF153" w:rsidR="00B0293A" w:rsidRPr="00532E97" w:rsidRDefault="003412E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19/06/21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7BFF1F7" w:rsidR="00B0293A" w:rsidRPr="00532E97" w:rsidRDefault="003412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21/06/21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4CCA2078" w:rsidR="00B0293A" w:rsidRPr="00532E97" w:rsidRDefault="002C01C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23/06/21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C31C1E9" w:rsidR="00B0293A" w:rsidRPr="00532E97" w:rsidRDefault="002C01C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14/07/21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BE909A6" w:rsidR="00B0293A" w:rsidRPr="00532E97" w:rsidRDefault="002C01C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16/07/21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5623DE79" w:rsidR="00B0293A" w:rsidRPr="00532E97" w:rsidRDefault="002C01C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19/07/21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18A85" w14:textId="77777777" w:rsidR="00223215" w:rsidRDefault="00223215">
      <w:r>
        <w:separator/>
      </w:r>
    </w:p>
  </w:endnote>
  <w:endnote w:type="continuationSeparator" w:id="0">
    <w:p w14:paraId="2BE2D85B" w14:textId="77777777" w:rsidR="00223215" w:rsidRDefault="00223215">
      <w:r>
        <w:continuationSeparator/>
      </w:r>
    </w:p>
  </w:endnote>
  <w:endnote w:type="continuationNotice" w:id="1">
    <w:p w14:paraId="76EFA290" w14:textId="77777777" w:rsidR="00223215" w:rsidRDefault="002232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3FEA" w:rsidRPr="000F3FE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3FEA" w:rsidRPr="000F3FE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E41298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977CD">
      <w:rPr>
        <w:noProof/>
      </w:rPr>
      <w:t>2021-06-08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1AAB6" w14:textId="77777777" w:rsidR="00223215" w:rsidRDefault="00223215">
      <w:r>
        <w:separator/>
      </w:r>
    </w:p>
  </w:footnote>
  <w:footnote w:type="continuationSeparator" w:id="0">
    <w:p w14:paraId="01E189F7" w14:textId="77777777" w:rsidR="00223215" w:rsidRDefault="00223215">
      <w:r>
        <w:continuationSeparator/>
      </w:r>
    </w:p>
  </w:footnote>
  <w:footnote w:type="continuationNotice" w:id="1">
    <w:p w14:paraId="0ED8A255" w14:textId="77777777" w:rsidR="00223215" w:rsidRDefault="002232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3FEA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3215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7CD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1CB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12EF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C39EAF-3D61-462C-8399-61651D3D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1514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AS</cp:lastModifiedBy>
  <cp:revision>2</cp:revision>
  <cp:lastPrinted>2013-10-18T08:32:00Z</cp:lastPrinted>
  <dcterms:created xsi:type="dcterms:W3CDTF">2021-06-08T21:10:00Z</dcterms:created>
  <dcterms:modified xsi:type="dcterms:W3CDTF">2021-06-08T21:10:00Z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